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08F" w:rsidRPr="001A1500" w:rsidRDefault="00C4708F" w:rsidP="00BF2974">
      <w:pPr>
        <w:suppressAutoHyphens/>
        <w:spacing w:after="0"/>
        <w:ind w:left="4956" w:firstLine="708"/>
        <w:jc w:val="right"/>
        <w:rPr>
          <w:rFonts w:ascii="Times New Roman" w:hAnsi="Times New Roman"/>
          <w:b/>
          <w:i/>
          <w:lang w:eastAsia="ar-SA"/>
        </w:rPr>
      </w:pPr>
      <w:r w:rsidRPr="001A1500">
        <w:rPr>
          <w:rFonts w:ascii="Times New Roman" w:hAnsi="Times New Roman"/>
          <w:b/>
          <w:i/>
          <w:lang w:eastAsia="ar-SA"/>
        </w:rPr>
        <w:t xml:space="preserve">Załącznik  nr 3 </w:t>
      </w:r>
    </w:p>
    <w:p w:rsidR="00C4708F" w:rsidRPr="001A1500" w:rsidRDefault="00C4708F" w:rsidP="00BF2974">
      <w:pPr>
        <w:suppressAutoHyphens/>
        <w:spacing w:after="0"/>
        <w:ind w:left="4956" w:firstLine="708"/>
        <w:jc w:val="right"/>
        <w:rPr>
          <w:rFonts w:ascii="Times New Roman" w:hAnsi="Times New Roman"/>
          <w:i/>
          <w:lang w:eastAsia="ar-SA"/>
        </w:rPr>
      </w:pPr>
      <w:r w:rsidRPr="001A1500">
        <w:rPr>
          <w:rFonts w:ascii="Times New Roman" w:hAnsi="Times New Roman"/>
          <w:i/>
          <w:lang w:eastAsia="ar-SA"/>
        </w:rPr>
        <w:t xml:space="preserve">do </w:t>
      </w:r>
      <w:r>
        <w:rPr>
          <w:rFonts w:ascii="Times New Roman" w:hAnsi="Times New Roman"/>
          <w:i/>
          <w:lang w:eastAsia="ar-SA"/>
        </w:rPr>
        <w:t>O</w:t>
      </w:r>
      <w:r w:rsidRPr="001A1500">
        <w:rPr>
          <w:rFonts w:ascii="Times New Roman" w:hAnsi="Times New Roman"/>
          <w:i/>
          <w:lang w:eastAsia="ar-SA"/>
        </w:rPr>
        <w:t xml:space="preserve">głoszenia nr </w:t>
      </w:r>
      <w:bookmarkStart w:id="0" w:name="_GoBack"/>
      <w:bookmarkEnd w:id="0"/>
      <w:r>
        <w:rPr>
          <w:rFonts w:ascii="Times New Roman" w:hAnsi="Times New Roman"/>
          <w:i/>
          <w:lang w:eastAsia="ar-SA"/>
        </w:rPr>
        <w:t>2</w:t>
      </w:r>
    </w:p>
    <w:p w:rsidR="00C4708F" w:rsidRPr="001A1500" w:rsidRDefault="00C4708F" w:rsidP="0076265E">
      <w:pPr>
        <w:suppressAutoHyphens/>
        <w:spacing w:after="0"/>
        <w:jc w:val="both"/>
        <w:rPr>
          <w:rFonts w:ascii="Times New Roman" w:hAnsi="Times New Roman"/>
          <w:b/>
          <w:bCs/>
          <w:color w:val="00000A"/>
        </w:rPr>
      </w:pPr>
      <w:r w:rsidRPr="001A1500">
        <w:rPr>
          <w:rFonts w:ascii="Times New Roman" w:hAnsi="Times New Roman"/>
          <w:lang w:eastAsia="ar-SA"/>
        </w:rPr>
        <w:tab/>
      </w:r>
      <w:r w:rsidRPr="001A1500">
        <w:rPr>
          <w:rFonts w:ascii="Times New Roman" w:hAnsi="Times New Roman"/>
          <w:lang w:eastAsia="ar-SA"/>
        </w:rPr>
        <w:tab/>
      </w:r>
      <w:r w:rsidRPr="001A1500">
        <w:rPr>
          <w:rFonts w:ascii="Times New Roman" w:hAnsi="Times New Roman"/>
          <w:lang w:eastAsia="ar-SA"/>
        </w:rPr>
        <w:tab/>
      </w:r>
      <w:r w:rsidRPr="001A1500">
        <w:rPr>
          <w:rFonts w:ascii="Times New Roman" w:hAnsi="Times New Roman"/>
          <w:lang w:eastAsia="ar-SA"/>
        </w:rPr>
        <w:tab/>
      </w:r>
      <w:r w:rsidRPr="001A1500">
        <w:rPr>
          <w:rFonts w:ascii="Times New Roman" w:hAnsi="Times New Roman"/>
          <w:lang w:eastAsia="ar-SA"/>
        </w:rPr>
        <w:tab/>
      </w:r>
      <w:r w:rsidRPr="001A1500">
        <w:rPr>
          <w:rFonts w:ascii="Times New Roman" w:hAnsi="Times New Roman"/>
          <w:lang w:eastAsia="ar-SA"/>
        </w:rPr>
        <w:tab/>
      </w:r>
      <w:r w:rsidRPr="001A1500">
        <w:rPr>
          <w:rFonts w:ascii="Times New Roman" w:hAnsi="Times New Roman"/>
          <w:lang w:eastAsia="ar-SA"/>
        </w:rPr>
        <w:tab/>
      </w:r>
    </w:p>
    <w:p w:rsidR="00C4708F" w:rsidRPr="001A1500" w:rsidRDefault="00C4708F" w:rsidP="0076265E">
      <w:pPr>
        <w:pStyle w:val="Default"/>
        <w:spacing w:line="276" w:lineRule="auto"/>
        <w:jc w:val="center"/>
      </w:pPr>
      <w:r w:rsidRPr="001A1500">
        <w:rPr>
          <w:b/>
          <w:bCs/>
          <w:color w:val="00000A"/>
          <w:sz w:val="28"/>
          <w:szCs w:val="28"/>
        </w:rPr>
        <w:t>KLAUZULA INFORMACYJNA</w:t>
      </w:r>
    </w:p>
    <w:p w:rsidR="00C4708F" w:rsidRPr="001A1500" w:rsidRDefault="00C4708F" w:rsidP="00A75E14">
      <w:pPr>
        <w:suppressAutoHyphens/>
        <w:spacing w:after="0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C4708F" w:rsidRPr="001A1500" w:rsidRDefault="00C4708F" w:rsidP="00785FEF">
      <w:pPr>
        <w:pStyle w:val="Teksttreci21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rStyle w:val="Teksttreci2"/>
          <w:shd w:val="clear" w:color="auto" w:fill="auto"/>
        </w:rPr>
      </w:pPr>
      <w:r w:rsidRPr="001A1500">
        <w:rPr>
          <w:rStyle w:val="Teksttreci2"/>
          <w:color w:val="000000"/>
        </w:rPr>
        <w:t xml:space="preserve">1. Zgodnie z art. 13 ust. 1 i 2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(Dz. Urz. UE L 119 z 04.05.2016, str. 1), dalej „RODO”, </w:t>
      </w:r>
    </w:p>
    <w:p w:rsidR="00C4708F" w:rsidRPr="001A1500" w:rsidRDefault="00C4708F" w:rsidP="00785FEF">
      <w:pPr>
        <w:pStyle w:val="Teksttreci21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informuję, że:</w:t>
      </w:r>
    </w:p>
    <w:p w:rsidR="00C4708F" w:rsidRPr="001A1500" w:rsidRDefault="00C4708F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12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administratorem Pani/Pana danych osobowych jes</w:t>
      </w:r>
      <w:r>
        <w:rPr>
          <w:rStyle w:val="Teksttreci2"/>
          <w:color w:val="000000"/>
        </w:rPr>
        <w:t>t Parafia Rzymskokatolicka pw. Św. Marcina Biskupa w Długiem Starem, ul. Wiosenna 2, Długie Stare, 64 – 100 Leszno</w:t>
      </w:r>
      <w:r w:rsidRPr="001A1500">
        <w:rPr>
          <w:rStyle w:val="Teksttreci2"/>
          <w:color w:val="000000"/>
        </w:rPr>
        <w:t>;</w:t>
      </w:r>
    </w:p>
    <w:p w:rsidR="00C4708F" w:rsidRPr="001A1500" w:rsidRDefault="00C4708F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16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Pani/Pana dane osobowe przetwarzane będą na podstawie art. 6 ust. 1 lit. c RODO w celu prowadzenia i realizacji przedmiotowego zapytania ofertowego i jego archiwizacji;</w:t>
      </w:r>
    </w:p>
    <w:p w:rsidR="00C4708F" w:rsidRPr="001A1500" w:rsidRDefault="00C4708F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21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 xml:space="preserve">odbiorcami Pani/Pana danych osobowych będą osoby lub podmioty, którym udostępniona zostanie dokumentacja zapytania ofertowego w oparciu o art. 18 oraz art. 74 ustawy Pzp oraz wszyscy użytkownicy strony internetowej, na której Gmina </w:t>
      </w:r>
      <w:r>
        <w:rPr>
          <w:rStyle w:val="Teksttreci2"/>
          <w:color w:val="000000"/>
        </w:rPr>
        <w:t>Święciechowa</w:t>
      </w:r>
      <w:r w:rsidRPr="001A1500">
        <w:rPr>
          <w:rStyle w:val="Teksttreci2"/>
          <w:color w:val="000000"/>
        </w:rPr>
        <w:t xml:space="preserve"> udostępniła przedmiotowe zapytanie ofertowe;</w:t>
      </w:r>
    </w:p>
    <w:p w:rsidR="00C4708F" w:rsidRPr="001A1500" w:rsidRDefault="00C4708F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16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dane osobowe będą przetwarzane przez okres prowadzenia zapytania ofertowego oraz po jego zakończeniu zgodnie z przepisami dotyczącymi archiwizacji oraz trwałości projektu (jeżeli dotyczy);</w:t>
      </w:r>
    </w:p>
    <w:p w:rsidR="00C4708F" w:rsidRPr="001A1500" w:rsidRDefault="00C4708F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12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przetwarzane dane osobowe mogą być pozyskiwane od wykonawców, których dane dotyczą lub innych podmiotów, na których zasoby powołują się wykonawcy;</w:t>
      </w:r>
    </w:p>
    <w:p w:rsidR="00C4708F" w:rsidRPr="001A1500" w:rsidRDefault="00C4708F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21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przetwarzane dane osobowe obejmują w szczególności imię i nazwisko, adres, NIP, REGON, numer CEIDG, numer KRS oraz inne dane osobowe podane przez osobę składającą ofertę i inną korespondencję wpływającą do Zamawiającego w celu udziału w przedmiotowym zapytaniu ofertowym;</w:t>
      </w:r>
    </w:p>
    <w:p w:rsidR="00C4708F" w:rsidRPr="001A1500" w:rsidRDefault="00C4708F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21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Zamawiającego;</w:t>
      </w:r>
    </w:p>
    <w:p w:rsidR="00C4708F" w:rsidRPr="001A1500" w:rsidRDefault="00C4708F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16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w odniesieniu do Pani/Pana danych osobowych decyzje nie będą podejmowane w sposób zautomatyzowany, stosowanie do art. 22 RODO.</w:t>
      </w:r>
    </w:p>
    <w:p w:rsidR="00C4708F" w:rsidRPr="001A1500" w:rsidRDefault="00C4708F" w:rsidP="00785FEF">
      <w:pPr>
        <w:pStyle w:val="Teksttreci21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Posiada Pani/Pan:</w:t>
      </w:r>
    </w:p>
    <w:p w:rsidR="00C4708F" w:rsidRPr="001A1500" w:rsidRDefault="00C4708F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12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 xml:space="preserve">na podstawie art. 15 RODO prawo dostępu do danych osobowych Pani/Pana dotyczących; </w:t>
      </w:r>
    </w:p>
    <w:p w:rsidR="00C4708F" w:rsidRPr="001A1500" w:rsidRDefault="00C4708F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12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na podstawie art. 16 RODO prawo do sprostowania Pani/Pana danych osobowych;</w:t>
      </w:r>
    </w:p>
    <w:p w:rsidR="00C4708F" w:rsidRPr="001A1500" w:rsidRDefault="00C4708F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12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na podstawie art. 18 RODO prawo żądania od administratora ograniczenia przetwarzania danych osobowych z zastrzeżeniem przypadków, o których mowa w art. 18 ust. 2 RODO;</w:t>
      </w:r>
    </w:p>
    <w:p w:rsidR="00C4708F" w:rsidRPr="001A1500" w:rsidRDefault="00C4708F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16"/>
        </w:tabs>
        <w:spacing w:before="0" w:after="0" w:line="240" w:lineRule="auto"/>
        <w:ind w:firstLine="0"/>
        <w:jc w:val="both"/>
        <w:rPr>
          <w:rStyle w:val="Teksttreci2"/>
          <w:color w:val="000000"/>
        </w:rPr>
      </w:pPr>
      <w:r w:rsidRPr="001A1500">
        <w:rPr>
          <w:rStyle w:val="Teksttreci2"/>
          <w:color w:val="000000"/>
        </w:rPr>
        <w:t>prawo do wniesienia skargi do Prezesa Urzędu Ochrony Danych Osobowych, gdy uzna Pani/Pan, że przetwarzanie danych osobowych Pani/Pana dotyczących narusza przepisy RODO.</w:t>
      </w:r>
    </w:p>
    <w:p w:rsidR="00C4708F" w:rsidRPr="001A1500" w:rsidRDefault="00C4708F" w:rsidP="00785FEF">
      <w:pPr>
        <w:pStyle w:val="Teksttreci21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Nie przysługuje Pani/Panu:</w:t>
      </w:r>
    </w:p>
    <w:p w:rsidR="00C4708F" w:rsidRPr="001A1500" w:rsidRDefault="00C4708F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12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w związku z art. 17 ust. 3 lit. b, d lub e RODO prawo do usunięcia danych osobowych;</w:t>
      </w:r>
    </w:p>
    <w:p w:rsidR="00C4708F" w:rsidRPr="001A1500" w:rsidRDefault="00C4708F" w:rsidP="00785FEF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12"/>
        </w:tabs>
        <w:spacing w:before="0" w:after="0" w:line="240" w:lineRule="auto"/>
        <w:ind w:firstLine="0"/>
        <w:jc w:val="both"/>
      </w:pPr>
      <w:r w:rsidRPr="001A1500">
        <w:rPr>
          <w:rStyle w:val="Teksttreci2"/>
          <w:color w:val="000000"/>
        </w:rPr>
        <w:t>prawo do przenoszenia danych osobowych, o którym mowa w art. 20 RODO;</w:t>
      </w:r>
    </w:p>
    <w:p w:rsidR="00C4708F" w:rsidRPr="001A1500" w:rsidRDefault="00C4708F" w:rsidP="001A1500">
      <w:pPr>
        <w:pStyle w:val="Teksttreci21"/>
        <w:numPr>
          <w:ilvl w:val="0"/>
          <w:numId w:val="4"/>
        </w:numPr>
        <w:shd w:val="clear" w:color="auto" w:fill="auto"/>
        <w:tabs>
          <w:tab w:val="left" w:pos="284"/>
          <w:tab w:val="left" w:pos="716"/>
        </w:tabs>
        <w:spacing w:before="0" w:after="0" w:line="240" w:lineRule="auto"/>
        <w:ind w:firstLine="0"/>
        <w:jc w:val="both"/>
        <w:rPr>
          <w:rStyle w:val="Teksttreci2"/>
          <w:color w:val="000000"/>
        </w:rPr>
      </w:pPr>
      <w:r w:rsidRPr="001A1500">
        <w:rPr>
          <w:rStyle w:val="Teksttreci2"/>
          <w:color w:val="000000"/>
        </w:rPr>
        <w:t>na podstawie art. 21 RODO prawo sprzeciwu, wobec przetwarzania danych osobowych, gdyż podstawą prawną przetwarzania Pani/Pana danych osobowych jest art. 6 ust. 1 lit. c RODO.</w:t>
      </w:r>
    </w:p>
    <w:p w:rsidR="00C4708F" w:rsidRPr="001A1500" w:rsidRDefault="00C4708F" w:rsidP="00785FEF">
      <w:pPr>
        <w:pStyle w:val="Teksttreci21"/>
        <w:shd w:val="clear" w:color="auto" w:fill="auto"/>
        <w:tabs>
          <w:tab w:val="left" w:pos="284"/>
          <w:tab w:val="left" w:pos="721"/>
        </w:tabs>
        <w:spacing w:before="0" w:after="0" w:line="240" w:lineRule="auto"/>
        <w:ind w:firstLine="0"/>
        <w:jc w:val="both"/>
        <w:rPr>
          <w:color w:val="000000"/>
          <w:shd w:val="clear" w:color="auto" w:fill="FFFFFF"/>
        </w:rPr>
      </w:pPr>
      <w:r w:rsidRPr="001A1500">
        <w:rPr>
          <w:rStyle w:val="Teksttreci2"/>
          <w:color w:val="000000"/>
        </w:rPr>
        <w:t>2. 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 wyłączeń, o których mowa w art. 14 ust. 5 RODO.</w:t>
      </w:r>
    </w:p>
    <w:p w:rsidR="00C4708F" w:rsidRPr="001A1500" w:rsidRDefault="00C4708F" w:rsidP="00A75E14">
      <w:pPr>
        <w:suppressAutoHyphens/>
        <w:spacing w:after="0"/>
        <w:jc w:val="right"/>
        <w:rPr>
          <w:rFonts w:ascii="Times New Roman" w:hAnsi="Times New Roman"/>
          <w:sz w:val="20"/>
          <w:szCs w:val="20"/>
          <w:lang w:eastAsia="ar-SA"/>
        </w:rPr>
      </w:pPr>
    </w:p>
    <w:p w:rsidR="00C4708F" w:rsidRPr="001A1500" w:rsidRDefault="00C4708F" w:rsidP="00A75E14">
      <w:pPr>
        <w:suppressAutoHyphens/>
        <w:spacing w:after="0"/>
        <w:jc w:val="right"/>
        <w:rPr>
          <w:rFonts w:ascii="Times New Roman" w:hAnsi="Times New Roman"/>
          <w:sz w:val="24"/>
          <w:szCs w:val="24"/>
          <w:lang w:eastAsia="ar-SA"/>
        </w:rPr>
      </w:pPr>
    </w:p>
    <w:sectPr w:rsidR="00C4708F" w:rsidRPr="001A1500" w:rsidSect="001A1500">
      <w:headerReference w:type="default" r:id="rId7"/>
      <w:footerReference w:type="default" r:id="rId8"/>
      <w:pgSz w:w="11906" w:h="16838"/>
      <w:pgMar w:top="1417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08F" w:rsidRDefault="00C4708F" w:rsidP="00C31B29">
      <w:pPr>
        <w:spacing w:after="0" w:line="240" w:lineRule="auto"/>
      </w:pPr>
      <w:r>
        <w:separator/>
      </w:r>
    </w:p>
  </w:endnote>
  <w:endnote w:type="continuationSeparator" w:id="0">
    <w:p w:rsidR="00C4708F" w:rsidRDefault="00C4708F" w:rsidP="00C31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??¨§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08F" w:rsidRDefault="00C4708F">
    <w:pPr>
      <w:pStyle w:val="Footer"/>
      <w:jc w:val="right"/>
    </w:pPr>
  </w:p>
  <w:p w:rsidR="00C4708F" w:rsidRDefault="00C470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08F" w:rsidRDefault="00C4708F" w:rsidP="00C31B29">
      <w:pPr>
        <w:spacing w:after="0" w:line="240" w:lineRule="auto"/>
      </w:pPr>
      <w:r>
        <w:separator/>
      </w:r>
    </w:p>
  </w:footnote>
  <w:footnote w:type="continuationSeparator" w:id="0">
    <w:p w:rsidR="00C4708F" w:rsidRDefault="00C4708F" w:rsidP="00C31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08F" w:rsidRDefault="00C4708F" w:rsidP="004E4430">
    <w:pPr>
      <w:pStyle w:val="Header"/>
      <w:jc w:val="center"/>
      <w:rPr>
        <w:noProof/>
        <w:color w:val="0000FF"/>
        <w:sz w:val="24"/>
        <w:szCs w:val="24"/>
      </w:rPr>
    </w:pPr>
    <w:hyperlink r:id="rId1" w:history="1">
      <w:r w:rsidRPr="00CF468B">
        <w:rPr>
          <w:rFonts w:ascii="Times New Roman" w:hAnsi="Times New Roman"/>
          <w:noProof/>
          <w:color w:val="0000FF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330067159" o:spid="_x0000_i1026" type="#_x0000_t75" href="https://suchan.pl/pliki/suchan/obrazy/image-202310051241" style="width:132pt;height:46.5pt;visibility:visible" o:button="t">
            <v:fill o:detectmouseclick="t"/>
            <v:imagedata r:id="rId2" o:title=""/>
          </v:shape>
        </w:pict>
      </w:r>
    </w:hyperlink>
    <w:r>
      <w:rPr>
        <w:noProof/>
        <w:color w:val="0000FF"/>
        <w:sz w:val="24"/>
        <w:szCs w:val="24"/>
      </w:rPr>
      <w:t xml:space="preserve">                </w:t>
    </w:r>
  </w:p>
  <w:p w:rsidR="00C4708F" w:rsidRDefault="00C4708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1B"/>
    <w:multiLevelType w:val="multilevel"/>
    <w:tmpl w:val="0000001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1D"/>
    <w:multiLevelType w:val="multilevel"/>
    <w:tmpl w:val="0000001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3">
    <w:nsid w:val="169F7559"/>
    <w:multiLevelType w:val="hybridMultilevel"/>
    <w:tmpl w:val="379E2886"/>
    <w:lvl w:ilvl="0" w:tplc="6FE66048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5DF6"/>
    <w:rsid w:val="00026EE5"/>
    <w:rsid w:val="00077717"/>
    <w:rsid w:val="00085DC6"/>
    <w:rsid w:val="00085DF6"/>
    <w:rsid w:val="000C3FC6"/>
    <w:rsid w:val="000C43E5"/>
    <w:rsid w:val="00145CA3"/>
    <w:rsid w:val="001563E4"/>
    <w:rsid w:val="001A1500"/>
    <w:rsid w:val="001B1C89"/>
    <w:rsid w:val="001C373B"/>
    <w:rsid w:val="001F630F"/>
    <w:rsid w:val="002145C5"/>
    <w:rsid w:val="00272F50"/>
    <w:rsid w:val="00294E74"/>
    <w:rsid w:val="002F3678"/>
    <w:rsid w:val="0038448D"/>
    <w:rsid w:val="003A7361"/>
    <w:rsid w:val="003F2D44"/>
    <w:rsid w:val="0049749C"/>
    <w:rsid w:val="004B4242"/>
    <w:rsid w:val="004E4430"/>
    <w:rsid w:val="004F158E"/>
    <w:rsid w:val="005D4D6A"/>
    <w:rsid w:val="00624FEC"/>
    <w:rsid w:val="006718BC"/>
    <w:rsid w:val="006A4D71"/>
    <w:rsid w:val="0070065A"/>
    <w:rsid w:val="0072642F"/>
    <w:rsid w:val="0074018B"/>
    <w:rsid w:val="007556F4"/>
    <w:rsid w:val="0076265E"/>
    <w:rsid w:val="00785FEF"/>
    <w:rsid w:val="007A00D4"/>
    <w:rsid w:val="00816983"/>
    <w:rsid w:val="00846893"/>
    <w:rsid w:val="00884229"/>
    <w:rsid w:val="009774B5"/>
    <w:rsid w:val="009E71F7"/>
    <w:rsid w:val="009F676E"/>
    <w:rsid w:val="00A00321"/>
    <w:rsid w:val="00A06BAE"/>
    <w:rsid w:val="00A13C22"/>
    <w:rsid w:val="00A75E14"/>
    <w:rsid w:val="00A9186A"/>
    <w:rsid w:val="00A96825"/>
    <w:rsid w:val="00AA48D5"/>
    <w:rsid w:val="00AB0AFD"/>
    <w:rsid w:val="00AD65D6"/>
    <w:rsid w:val="00AD7484"/>
    <w:rsid w:val="00BA2240"/>
    <w:rsid w:val="00BA7D14"/>
    <w:rsid w:val="00BD26E9"/>
    <w:rsid w:val="00BD5EE6"/>
    <w:rsid w:val="00BF2974"/>
    <w:rsid w:val="00BF7229"/>
    <w:rsid w:val="00C31B29"/>
    <w:rsid w:val="00C46D6C"/>
    <w:rsid w:val="00C4708F"/>
    <w:rsid w:val="00C75842"/>
    <w:rsid w:val="00CD0C19"/>
    <w:rsid w:val="00CE7051"/>
    <w:rsid w:val="00CF468B"/>
    <w:rsid w:val="00D00CD6"/>
    <w:rsid w:val="00D2413E"/>
    <w:rsid w:val="00D25933"/>
    <w:rsid w:val="00D83715"/>
    <w:rsid w:val="00DB3D18"/>
    <w:rsid w:val="00DD5482"/>
    <w:rsid w:val="00DE745E"/>
    <w:rsid w:val="00E8183E"/>
    <w:rsid w:val="00E83C02"/>
    <w:rsid w:val="00E91544"/>
    <w:rsid w:val="00F071EA"/>
    <w:rsid w:val="00F63456"/>
    <w:rsid w:val="00F63A7C"/>
    <w:rsid w:val="00F961C4"/>
    <w:rsid w:val="00FE2DC9"/>
    <w:rsid w:val="00FF4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1EA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31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31B29"/>
    <w:rPr>
      <w:rFonts w:eastAsia="Times New Roman" w:cs="Times New Roman"/>
      <w:lang w:eastAsia="pl-PL"/>
    </w:rPr>
  </w:style>
  <w:style w:type="paragraph" w:styleId="Footer">
    <w:name w:val="footer"/>
    <w:basedOn w:val="Normal"/>
    <w:link w:val="FooterChar"/>
    <w:uiPriority w:val="99"/>
    <w:rsid w:val="00C31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31B29"/>
    <w:rPr>
      <w:rFonts w:eastAsia="Times New Roman" w:cs="Times New Roman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3A7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7361"/>
    <w:rPr>
      <w:rFonts w:ascii="Tahoma" w:hAnsi="Tahoma" w:cs="Tahoma"/>
      <w:sz w:val="16"/>
      <w:szCs w:val="16"/>
      <w:lang w:eastAsia="pl-PL"/>
    </w:rPr>
  </w:style>
  <w:style w:type="paragraph" w:customStyle="1" w:styleId="Default">
    <w:name w:val="Default"/>
    <w:uiPriority w:val="99"/>
    <w:rsid w:val="006A4D71"/>
    <w:pPr>
      <w:suppressAutoHyphens/>
      <w:spacing w:line="100" w:lineRule="atLeast"/>
    </w:pPr>
    <w:rPr>
      <w:rFonts w:ascii="Times New Roman" w:eastAsia="SimSun" w:hAnsi="Times New Roman"/>
      <w:color w:val="000000"/>
      <w:kern w:val="1"/>
      <w:sz w:val="24"/>
      <w:szCs w:val="24"/>
      <w:lang w:eastAsia="ar-SA"/>
    </w:rPr>
  </w:style>
  <w:style w:type="table" w:styleId="TableGrid">
    <w:name w:val="Table Grid"/>
    <w:basedOn w:val="TableNormal"/>
    <w:uiPriority w:val="99"/>
    <w:rsid w:val="00F63A7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treci2">
    <w:name w:val="Tekst treści (2)_"/>
    <w:basedOn w:val="DefaultParagraphFont"/>
    <w:link w:val="Teksttreci21"/>
    <w:uiPriority w:val="99"/>
    <w:locked/>
    <w:rsid w:val="0070065A"/>
    <w:rPr>
      <w:rFonts w:ascii="Times New Roman" w:hAnsi="Times New Roman" w:cs="Times New Roman"/>
      <w:shd w:val="clear" w:color="auto" w:fill="FFFFFF"/>
    </w:rPr>
  </w:style>
  <w:style w:type="paragraph" w:customStyle="1" w:styleId="Teksttreci21">
    <w:name w:val="Tekst treści (2)1"/>
    <w:basedOn w:val="Normal"/>
    <w:link w:val="Teksttreci2"/>
    <w:uiPriority w:val="99"/>
    <w:rsid w:val="0070065A"/>
    <w:pPr>
      <w:widowControl w:val="0"/>
      <w:shd w:val="clear" w:color="auto" w:fill="FFFFFF"/>
      <w:spacing w:before="60" w:after="360" w:line="240" w:lineRule="atLeast"/>
      <w:ind w:hanging="480"/>
      <w:jc w:val="right"/>
    </w:pPr>
    <w:rPr>
      <w:rFonts w:ascii="Times New Roman" w:eastAsia="Calibri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133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suchan.pl/pliki/suchan/obrazy/image-20231005124138-1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489</Words>
  <Characters>2935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 nr 3 </dc:title>
  <dc:subject/>
  <dc:creator>Kasia</dc:creator>
  <cp:keywords/>
  <dc:description/>
  <cp:lastModifiedBy>ksam</cp:lastModifiedBy>
  <cp:revision>5</cp:revision>
  <dcterms:created xsi:type="dcterms:W3CDTF">2024-03-22T11:30:00Z</dcterms:created>
  <dcterms:modified xsi:type="dcterms:W3CDTF">2024-10-02T07:26:00Z</dcterms:modified>
</cp:coreProperties>
</file>